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22CD6A8"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0911C5">
        <w:rPr>
          <w:bCs/>
          <w:noProof w:val="0"/>
          <w:sz w:val="24"/>
          <w:szCs w:val="24"/>
        </w:rPr>
        <w:t>R2-1814287</w:t>
      </w:r>
    </w:p>
    <w:p w14:paraId="231362B2" w14:textId="6D33D594"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067927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911C5">
        <w:rPr>
          <w:rFonts w:cs="Arial"/>
          <w:b/>
          <w:bCs/>
          <w:sz w:val="24"/>
          <w:lang w:eastAsia="ja-JP"/>
        </w:rPr>
        <w:t>11.2.1.1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D5E8F0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337DF">
        <w:rPr>
          <w:rFonts w:ascii="Arial" w:hAnsi="Arial" w:cs="Arial"/>
          <w:b/>
          <w:bCs/>
          <w:sz w:val="24"/>
        </w:rPr>
        <w:t>Network control of 2-step random access procedure</w:t>
      </w:r>
    </w:p>
    <w:p w14:paraId="3AC3A0B1" w14:textId="35B005A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B1ADB">
        <w:rPr>
          <w:rFonts w:ascii="Arial" w:hAnsi="Arial" w:cs="Arial"/>
          <w:b/>
          <w:bCs/>
          <w:sz w:val="24"/>
        </w:rPr>
        <w:t>FS_NR_unlic</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B1ADB">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DF2B699" w14:textId="732997BF" w:rsidR="00594C00" w:rsidRDefault="00594C00" w:rsidP="00CD4C7B">
      <w:r>
        <w:t>At the previous RAN2 meeting #103, the following agreement was made following the discussion on studying 2-step RACH procedure</w:t>
      </w:r>
      <w:r w:rsidR="00E32408">
        <w:t xml:space="preserve"> </w:t>
      </w:r>
      <w:r w:rsidR="00E32408">
        <w:fldChar w:fldCharType="begin"/>
      </w:r>
      <w:r w:rsidR="00E32408">
        <w:instrText xml:space="preserve"> REF _Ref525712910 \r \h </w:instrText>
      </w:r>
      <w:r w:rsidR="00E32408">
        <w:fldChar w:fldCharType="separate"/>
      </w:r>
      <w:r w:rsidR="00E32408">
        <w:t>[1]</w:t>
      </w:r>
      <w:r w:rsidR="00E32408">
        <w:fldChar w:fldCharType="end"/>
      </w:r>
      <w:r>
        <w:t>:</w:t>
      </w:r>
    </w:p>
    <w:p w14:paraId="4353E19A" w14:textId="77777777" w:rsidR="00594C00" w:rsidRPr="004A5A47" w:rsidRDefault="00594C00" w:rsidP="00594C00">
      <w:pPr>
        <w:pStyle w:val="Agreement"/>
        <w:overflowPunct/>
        <w:autoSpaceDE/>
        <w:autoSpaceDN/>
        <w:adjustRightInd/>
        <w:spacing w:after="0"/>
        <w:ind w:left="927"/>
        <w:textAlignment w:val="auto"/>
      </w:pPr>
      <w:r w:rsidRPr="004A5A47">
        <w:rPr>
          <w:lang w:val="en-US"/>
        </w:rPr>
        <w:t xml:space="preserve">RAN2 assumes that all Random access triggers in 38.300 9.2.6 may be applicable for 2-step CBRA. </w:t>
      </w:r>
    </w:p>
    <w:p w14:paraId="43B4D0D5" w14:textId="77777777" w:rsidR="00594C00" w:rsidRDefault="00594C00" w:rsidP="00CD4C7B"/>
    <w:p w14:paraId="56CE10A3" w14:textId="7662A33E" w:rsidR="00594C00" w:rsidRDefault="00594C00" w:rsidP="00E32408">
      <w:r>
        <w:t xml:space="preserve">For convenience, these random access triggers as mentioned in 38.300, section 9.2.6 </w:t>
      </w:r>
      <w:r w:rsidR="00E32408">
        <w:t xml:space="preserve">that may be applicable for the procedure </w:t>
      </w:r>
      <w:r>
        <w:t>are repeated here</w:t>
      </w:r>
      <w:r w:rsidR="00E32408">
        <w:t xml:space="preserve"> </w:t>
      </w:r>
      <w:r w:rsidR="00E32408">
        <w:fldChar w:fldCharType="begin"/>
      </w:r>
      <w:r w:rsidR="00E32408">
        <w:instrText xml:space="preserve"> REF _Ref525712923 \r \h </w:instrText>
      </w:r>
      <w:r w:rsidR="00E32408">
        <w:fldChar w:fldCharType="separate"/>
      </w:r>
      <w:r w:rsidR="00E32408">
        <w:t>[2]</w:t>
      </w:r>
      <w:r w:rsidR="00E32408">
        <w:fldChar w:fldCharType="end"/>
      </w:r>
      <w:r>
        <w:t>:</w:t>
      </w:r>
    </w:p>
    <w:p w14:paraId="7564B753" w14:textId="77777777" w:rsidR="00E32408" w:rsidRDefault="00594C00" w:rsidP="00594C00">
      <w:pPr>
        <w:ind w:left="567"/>
      </w:pPr>
      <w:r>
        <w:t>-</w:t>
      </w:r>
      <w:r>
        <w:tab/>
      </w:r>
      <w:r w:rsidR="00E32408">
        <w:t>Initial access from RRC_IDLE;</w:t>
      </w:r>
    </w:p>
    <w:p w14:paraId="3A612B6F" w14:textId="40A6D41F" w:rsidR="00594C00" w:rsidRDefault="00E32408" w:rsidP="00594C00">
      <w:pPr>
        <w:ind w:left="567"/>
      </w:pPr>
      <w:r>
        <w:t>-</w:t>
      </w:r>
      <w:r>
        <w:tab/>
      </w:r>
      <w:r w:rsidR="00594C00">
        <w:t>RRC Connection Re-establishment procedure;</w:t>
      </w:r>
    </w:p>
    <w:p w14:paraId="3CCC2295" w14:textId="77777777" w:rsidR="00594C00" w:rsidRDefault="00594C00" w:rsidP="00594C00">
      <w:pPr>
        <w:ind w:left="567"/>
      </w:pPr>
      <w:r>
        <w:t>-</w:t>
      </w:r>
      <w:r>
        <w:tab/>
        <w:t>Handover;</w:t>
      </w:r>
    </w:p>
    <w:p w14:paraId="7E577F1F" w14:textId="77777777" w:rsidR="00594C00" w:rsidRDefault="00594C00" w:rsidP="00594C00">
      <w:pPr>
        <w:ind w:left="567"/>
      </w:pPr>
      <w:r>
        <w:t>-</w:t>
      </w:r>
      <w:r>
        <w:tab/>
        <w:t>DL or UL data arrival during RRC_CONNECTED when UL synchronisation status is "non-synchronised";</w:t>
      </w:r>
    </w:p>
    <w:p w14:paraId="7DB4D606" w14:textId="77777777" w:rsidR="00594C00" w:rsidRDefault="00594C00" w:rsidP="00594C00">
      <w:pPr>
        <w:ind w:left="567"/>
      </w:pPr>
      <w:r>
        <w:t>-</w:t>
      </w:r>
      <w:r>
        <w:tab/>
        <w:t>Transition from RRC_INACTIVE;</w:t>
      </w:r>
    </w:p>
    <w:p w14:paraId="1D83977F" w14:textId="77777777" w:rsidR="00594C00" w:rsidRDefault="00594C00" w:rsidP="00594C00">
      <w:pPr>
        <w:ind w:left="567"/>
      </w:pPr>
      <w:r>
        <w:t>-</w:t>
      </w:r>
      <w:r>
        <w:tab/>
        <w:t>To establish time alignment at SCell addition;</w:t>
      </w:r>
    </w:p>
    <w:p w14:paraId="5C57AB97" w14:textId="77777777" w:rsidR="00594C00" w:rsidRDefault="00594C00" w:rsidP="00594C00">
      <w:pPr>
        <w:ind w:left="567"/>
      </w:pPr>
      <w:r>
        <w:t>-</w:t>
      </w:r>
      <w:r>
        <w:tab/>
        <w:t>Request for Other SI;</w:t>
      </w:r>
    </w:p>
    <w:p w14:paraId="7888A837" w14:textId="0DF28888" w:rsidR="00594C00" w:rsidRDefault="00594C00" w:rsidP="00594C00">
      <w:pPr>
        <w:ind w:left="567"/>
      </w:pPr>
      <w:r>
        <w:t>-</w:t>
      </w:r>
      <w:r>
        <w:tab/>
        <w:t>Beam failure recovery.</w:t>
      </w:r>
    </w:p>
    <w:p w14:paraId="0BBDFC0A" w14:textId="0041C89E" w:rsidR="00CD4C7B" w:rsidRPr="006E13D1" w:rsidRDefault="00594C00" w:rsidP="00CD4C7B">
      <w:r>
        <w:t xml:space="preserve">In this contribution we will discuss the potential impacts </w:t>
      </w:r>
      <w:r w:rsidR="00E32408">
        <w:t>that will be seen when applying the 2-step CBRA procedure to these.</w:t>
      </w:r>
    </w:p>
    <w:p w14:paraId="127ACA6D" w14:textId="6598439C" w:rsidR="00CD4C7B" w:rsidRPr="006E13D1" w:rsidRDefault="00CD4C7B" w:rsidP="00CD4C7B">
      <w:pPr>
        <w:pStyle w:val="Heading1"/>
      </w:pPr>
      <w:r w:rsidRPr="006E13D1">
        <w:t>2</w:t>
      </w:r>
      <w:r w:rsidRPr="006E13D1">
        <w:tab/>
      </w:r>
      <w:r w:rsidR="009E5C9F">
        <w:t>Overhead aspects</w:t>
      </w:r>
    </w:p>
    <w:p w14:paraId="0765770C" w14:textId="7066CABC" w:rsidR="009E5C9F" w:rsidRDefault="009E5C9F" w:rsidP="00CD4C7B">
      <w:r>
        <w:t>When discussing the above triggers for random access it is necessary to have a short look at the associated overhead that is expected when using the 2-step CBRA procedure compared to the 4-step CBRA procedure. We acknowledge that the actual physical resources used will be subject to RAN1 evaluations, but the information content would be related to RAN2 investigations.</w:t>
      </w:r>
    </w:p>
    <w:p w14:paraId="046D3175" w14:textId="1F0C48F8" w:rsidR="00D93F67" w:rsidRDefault="009E5C9F" w:rsidP="00CD4C7B">
      <w:r>
        <w:t xml:space="preserve">The process of transmitting jointly the information content normally carried with Msg1 and Msg3 will require substantially more physical resources compared to the isolated transmission of Msg1. Even having the physical layer being prepared to carry the joint Msg1 + Msg3 transmission will require more resource reservation such that the system overhead of the 2-step CBRA procedure will </w:t>
      </w:r>
      <w:r w:rsidR="00D93F67">
        <w:t>increase as well.</w:t>
      </w:r>
    </w:p>
    <w:p w14:paraId="355813F5" w14:textId="59B2A388" w:rsidR="00D93F67" w:rsidRDefault="00D93F67" w:rsidP="00CD4C7B">
      <w:r>
        <w:t xml:space="preserve">Observing the random access procedure from a resource utilization point of view, one can see the transmission of Msg1 as an opportunity for the UE to “raise a flag” on a shared resource, indicating that it needs further communication with the gNB. Since the Msg1 is based on a preamble which may be multiplexed with other preambles while still maintaining decent orthogonality provided that received power levels are at the same level, there is a high potential for multiplexing UEs on the same physical resources. At present up to 64 preambles are available for multiplexing. </w:t>
      </w:r>
      <w:r>
        <w:lastRenderedPageBreak/>
        <w:t xml:space="preserve">Looking at the Msg3 transmission, this will contain a significantly larger payload, even that the exact content has not been determined yet, since this will provide a more accurate identification of the UE as well as the reason for initiating the RACH procedure. Hence, the required resources for transmission of Msg3 are expected to be larger than for Msg1 transmission. Further, </w:t>
      </w:r>
      <w:r w:rsidR="000A40DD">
        <w:t>as the payload of the Msg3 is larger, it may be difficult if not impossible to reliably handle Msg3 receptions from multiple sources on the same physical resources. This may cause the amount of physical layer resources for transmission of Msg3 to scale according to the number of available preambles. An alternative in this respect is to accept a many-to-one mapping between preamble index and associated Msg3 resources, leading to a reduction of needed physical layer resources, but also an increase of collision probability for Msg3 decoding. No matter how the compromise is made, the 2-step CBRA procedure will cause an increase in overhead when considering the physical layer resources.</w:t>
      </w:r>
    </w:p>
    <w:p w14:paraId="353871B9" w14:textId="5666B9DF" w:rsidR="000A40DD" w:rsidRPr="007943C1" w:rsidRDefault="00742B23" w:rsidP="00CD4C7B">
      <w:pPr>
        <w:rPr>
          <w:b/>
        </w:rPr>
      </w:pPr>
      <w:r w:rsidRPr="007943C1">
        <w:rPr>
          <w:b/>
        </w:rPr>
        <w:t xml:space="preserve">Observation 1: </w:t>
      </w:r>
      <w:r w:rsidR="007943C1" w:rsidRPr="007943C1">
        <w:rPr>
          <w:b/>
        </w:rPr>
        <w:t xml:space="preserve">The overhead of transmitting Msg1+Msg3 </w:t>
      </w:r>
      <w:r w:rsidR="007943C1">
        <w:rPr>
          <w:b/>
        </w:rPr>
        <w:t xml:space="preserve">for 2-step CBRA </w:t>
      </w:r>
      <w:r w:rsidR="007943C1" w:rsidRPr="007943C1">
        <w:rPr>
          <w:b/>
        </w:rPr>
        <w:t>will be substantially larger than what is needed for Msg1</w:t>
      </w:r>
      <w:r w:rsidR="00D02105">
        <w:rPr>
          <w:b/>
        </w:rPr>
        <w:t xml:space="preserve"> for 4-step CBRA</w:t>
      </w:r>
      <w:r w:rsidR="00FB1ADB">
        <w:rPr>
          <w:b/>
        </w:rPr>
        <w:t>.</w:t>
      </w:r>
    </w:p>
    <w:p w14:paraId="3F0B635A" w14:textId="6814EA5D" w:rsidR="00456DF0" w:rsidRDefault="007943C1" w:rsidP="00CD4C7B">
      <w:r>
        <w:t xml:space="preserve">When </w:t>
      </w:r>
      <w:r w:rsidR="00456DF0">
        <w:t>considering the impact of the overhead on the 2-step CBRA procedure</w:t>
      </w:r>
      <w:r w:rsidR="00456DF0">
        <w:t>, it is important that the gNB is allowed the option of having full control of the resource reservation needed in the cell.</w:t>
      </w:r>
    </w:p>
    <w:p w14:paraId="4F9D27B2" w14:textId="3DF58A7C" w:rsidR="00456DF0" w:rsidRPr="00456DF0" w:rsidRDefault="00456DF0" w:rsidP="00456DF0">
      <w:pPr>
        <w:rPr>
          <w:b/>
          <w:lang w:val="en-US"/>
        </w:rPr>
      </w:pPr>
      <w:r w:rsidRPr="00456DF0">
        <w:rPr>
          <w:b/>
          <w:lang w:val="en-US"/>
        </w:rPr>
        <w:t xml:space="preserve">Proposal 1: The 2-step </w:t>
      </w:r>
      <w:r>
        <w:rPr>
          <w:b/>
          <w:lang w:val="en-US"/>
        </w:rPr>
        <w:t>CBRA</w:t>
      </w:r>
      <w:r w:rsidRPr="00456DF0">
        <w:rPr>
          <w:b/>
          <w:lang w:val="en-US"/>
        </w:rPr>
        <w:t xml:space="preserve"> procedure should be an optional feature for the gNB</w:t>
      </w:r>
      <w:r w:rsidR="00FB1ADB">
        <w:rPr>
          <w:b/>
          <w:lang w:val="en-US"/>
        </w:rPr>
        <w:t>.</w:t>
      </w:r>
    </w:p>
    <w:p w14:paraId="5038CF42" w14:textId="121EB226" w:rsidR="00456DF0" w:rsidRPr="00456DF0" w:rsidRDefault="00456DF0" w:rsidP="00456DF0">
      <w:pPr>
        <w:rPr>
          <w:lang w:val="en-US"/>
        </w:rPr>
      </w:pPr>
      <w:r>
        <w:rPr>
          <w:lang w:val="en-US"/>
        </w:rPr>
        <w:t xml:space="preserve">Correspondingly, when observing the potential need to have a many-to-one mapping for the Msg3 transmissions on the physical resources, it is </w:t>
      </w:r>
      <w:r w:rsidR="001C0D7E">
        <w:rPr>
          <w:lang w:val="en-US"/>
        </w:rPr>
        <w:t>important for the gNB to be able to control the potential collision rate of these message.</w:t>
      </w:r>
    </w:p>
    <w:p w14:paraId="5B08C7D5" w14:textId="0FCE9529" w:rsidR="00456DF0" w:rsidRPr="00456DF0" w:rsidRDefault="00456DF0" w:rsidP="00456DF0">
      <w:pPr>
        <w:rPr>
          <w:b/>
          <w:lang w:val="en-US"/>
        </w:rPr>
      </w:pPr>
      <w:r w:rsidRPr="00456DF0">
        <w:rPr>
          <w:b/>
          <w:lang w:val="en-US"/>
        </w:rPr>
        <w:t xml:space="preserve">Proposal 2: The collision rate for 2-step </w:t>
      </w:r>
      <w:r w:rsidR="001C0D7E">
        <w:rPr>
          <w:b/>
          <w:lang w:val="en-US"/>
        </w:rPr>
        <w:t>CBRA</w:t>
      </w:r>
      <w:r w:rsidRPr="00456DF0">
        <w:rPr>
          <w:b/>
          <w:lang w:val="en-US"/>
        </w:rPr>
        <w:t xml:space="preserve"> procedure need</w:t>
      </w:r>
      <w:r w:rsidR="00FB1ADB">
        <w:rPr>
          <w:b/>
          <w:lang w:val="en-US"/>
        </w:rPr>
        <w:t>s</w:t>
      </w:r>
      <w:r w:rsidRPr="00456DF0">
        <w:rPr>
          <w:b/>
          <w:lang w:val="en-US"/>
        </w:rPr>
        <w:t xml:space="preserve"> to be under gNB control</w:t>
      </w:r>
      <w:r w:rsidR="00FB1ADB">
        <w:rPr>
          <w:b/>
          <w:lang w:val="en-US"/>
        </w:rPr>
        <w:t>.</w:t>
      </w:r>
    </w:p>
    <w:p w14:paraId="48044D43" w14:textId="3F9E7536" w:rsidR="00456DF0" w:rsidRDefault="001C0D7E" w:rsidP="00456DF0">
      <w:pPr>
        <w:rPr>
          <w:lang w:val="en-US"/>
        </w:rPr>
      </w:pPr>
      <w:bookmarkStart w:id="0" w:name="_Hlk525741288"/>
      <w:r>
        <w:rPr>
          <w:lang w:val="en-US"/>
        </w:rPr>
        <w:t xml:space="preserve">In the agreement from the latest RAN2 meeting, the triggers that are under consideration for being able to utilize a 2-step CBRA procedure should be considered as current candidates. In general, the triggers can be divided into two general categories; Triggers where the </w:t>
      </w:r>
      <w:r w:rsidR="00936903">
        <w:rPr>
          <w:lang w:val="en-US"/>
        </w:rPr>
        <w:t xml:space="preserve">presence of the </w:t>
      </w:r>
      <w:r>
        <w:rPr>
          <w:lang w:val="en-US"/>
        </w:rPr>
        <w:t xml:space="preserve">UE </w:t>
      </w:r>
      <w:r w:rsidR="00936903">
        <w:rPr>
          <w:lang w:val="en-US"/>
        </w:rPr>
        <w:t xml:space="preserve">may </w:t>
      </w:r>
      <w:r>
        <w:rPr>
          <w:lang w:val="en-US"/>
        </w:rPr>
        <w:t xml:space="preserve">not </w:t>
      </w:r>
      <w:r w:rsidR="00936903">
        <w:rPr>
          <w:lang w:val="en-US"/>
        </w:rPr>
        <w:t xml:space="preserve">be </w:t>
      </w:r>
      <w:r>
        <w:rPr>
          <w:lang w:val="en-US"/>
        </w:rPr>
        <w:t xml:space="preserve">known by the </w:t>
      </w:r>
      <w:r w:rsidR="00936903">
        <w:rPr>
          <w:lang w:val="en-US"/>
        </w:rPr>
        <w:t xml:space="preserve">network </w:t>
      </w:r>
      <w:r>
        <w:rPr>
          <w:lang w:val="en-US"/>
        </w:rPr>
        <w:t xml:space="preserve">(initial access type of </w:t>
      </w:r>
      <w:r w:rsidR="00936903">
        <w:rPr>
          <w:lang w:val="en-US"/>
        </w:rPr>
        <w:t>triggers</w:t>
      </w:r>
      <w:r>
        <w:rPr>
          <w:lang w:val="en-US"/>
        </w:rPr>
        <w:t>)</w:t>
      </w:r>
      <w:r w:rsidR="00936903">
        <w:rPr>
          <w:lang w:val="en-US"/>
        </w:rPr>
        <w:t xml:space="preserve">, </w:t>
      </w:r>
      <w:r>
        <w:rPr>
          <w:lang w:val="en-US"/>
        </w:rPr>
        <w:t xml:space="preserve">and triggers where the </w:t>
      </w:r>
      <w:r w:rsidR="000970E9">
        <w:rPr>
          <w:lang w:val="en-US"/>
        </w:rPr>
        <w:t xml:space="preserve">presence of the </w:t>
      </w:r>
      <w:r>
        <w:rPr>
          <w:lang w:val="en-US"/>
        </w:rPr>
        <w:t xml:space="preserve">UE is to some extend known by the </w:t>
      </w:r>
      <w:r w:rsidR="00936903">
        <w:rPr>
          <w:lang w:val="en-US"/>
        </w:rPr>
        <w:t xml:space="preserve">network </w:t>
      </w:r>
      <w:r>
        <w:rPr>
          <w:lang w:val="en-US"/>
        </w:rPr>
        <w:t>(RRC connection reestablishment procedure, Handover, non-synchronized</w:t>
      </w:r>
      <w:r w:rsidR="00C46B73">
        <w:rPr>
          <w:lang w:val="en-US"/>
        </w:rPr>
        <w:t xml:space="preserve"> actions</w:t>
      </w:r>
      <w:r>
        <w:rPr>
          <w:lang w:val="en-US"/>
        </w:rPr>
        <w:t xml:space="preserve">, beam failure recovery, etc). </w:t>
      </w:r>
      <w:r w:rsidR="00C46B73">
        <w:rPr>
          <w:lang w:val="en-US"/>
        </w:rPr>
        <w:t xml:space="preserve">For cases where the </w:t>
      </w:r>
      <w:r w:rsidR="00936903">
        <w:rPr>
          <w:lang w:val="en-US"/>
        </w:rPr>
        <w:t xml:space="preserve">presence of the </w:t>
      </w:r>
      <w:r w:rsidR="00C46B73">
        <w:rPr>
          <w:lang w:val="en-US"/>
        </w:rPr>
        <w:t xml:space="preserve">UE is not known by the </w:t>
      </w:r>
      <w:r w:rsidR="00936903">
        <w:rPr>
          <w:lang w:val="en-US"/>
        </w:rPr>
        <w:t>network</w:t>
      </w:r>
      <w:r w:rsidR="00C46B73">
        <w:rPr>
          <w:lang w:val="en-US"/>
        </w:rPr>
        <w:t>, the gNB will have no idea of the amount of UEs that may potentially be accessing the cell, and hence would not have any control of the collision rate on the allocated physical resources.</w:t>
      </w:r>
    </w:p>
    <w:p w14:paraId="63E2951C" w14:textId="26EBFEFB" w:rsidR="00C46B73" w:rsidRPr="00C46B73" w:rsidRDefault="00C46B73" w:rsidP="00456DF0">
      <w:pPr>
        <w:rPr>
          <w:b/>
          <w:lang w:val="en-US"/>
        </w:rPr>
      </w:pPr>
      <w:r w:rsidRPr="00C46B73">
        <w:rPr>
          <w:b/>
          <w:lang w:val="en-US"/>
        </w:rPr>
        <w:t xml:space="preserve">Proposal 3: Limit the set of triggers that can use 2-step CBRA to only cover situations where the UE is known by the </w:t>
      </w:r>
      <w:r w:rsidR="00936903">
        <w:rPr>
          <w:b/>
          <w:lang w:val="en-US"/>
        </w:rPr>
        <w:t>network</w:t>
      </w:r>
      <w:r w:rsidRPr="00C46B73">
        <w:rPr>
          <w:b/>
          <w:lang w:val="en-US"/>
        </w:rPr>
        <w:t>.</w:t>
      </w:r>
    </w:p>
    <w:p w14:paraId="2D573447" w14:textId="4FEE19AF" w:rsidR="00D02105" w:rsidRPr="00A82F28" w:rsidRDefault="00D02105" w:rsidP="00D02105">
      <w:pPr>
        <w:rPr>
          <w:b/>
          <w:lang w:val="en-US"/>
        </w:rPr>
      </w:pPr>
      <w:bookmarkStart w:id="1" w:name="_GoBack"/>
      <w:bookmarkEnd w:id="1"/>
      <w:r w:rsidRPr="00A82F28">
        <w:rPr>
          <w:b/>
          <w:lang w:val="en-US"/>
        </w:rPr>
        <w:t xml:space="preserve">Proposal </w:t>
      </w:r>
      <w:r>
        <w:rPr>
          <w:b/>
          <w:lang w:val="en-US"/>
        </w:rPr>
        <w:t>4</w:t>
      </w:r>
      <w:r w:rsidRPr="00A82F28">
        <w:rPr>
          <w:b/>
          <w:lang w:val="en-US"/>
        </w:rPr>
        <w:t>: A UE should only be allowed to use 2-step CBRA when it has been configured for this operation.</w:t>
      </w:r>
    </w:p>
    <w:p w14:paraId="40BA4B95" w14:textId="6AF56E6A" w:rsidR="00C46B73" w:rsidRDefault="00C46B73" w:rsidP="00456DF0">
      <w:pPr>
        <w:rPr>
          <w:lang w:val="en-US"/>
        </w:rPr>
      </w:pPr>
      <w:r>
        <w:rPr>
          <w:lang w:val="en-US"/>
        </w:rPr>
        <w:t>Additionally, even by limiting the triggers that are allowed to initiate the 2-step CBRA procedure, the gNB may potentially see some benefit in having further control of which events are allowed to trigger the 2-step CBRA procedure. This may make sense for cases where the gNB want to provide 2-step CBRA for RRC connection reestablishment procedure, but not for other triggers such as synchronization operations.</w:t>
      </w:r>
    </w:p>
    <w:p w14:paraId="7AE70CFE" w14:textId="495EC0A4" w:rsidR="00456DF0" w:rsidRPr="00C46B73" w:rsidRDefault="00456DF0" w:rsidP="00456DF0">
      <w:pPr>
        <w:rPr>
          <w:b/>
          <w:lang w:val="en-US"/>
        </w:rPr>
      </w:pPr>
      <w:r w:rsidRPr="00C46B73">
        <w:rPr>
          <w:b/>
          <w:lang w:val="en-US"/>
        </w:rPr>
        <w:t xml:space="preserve">Proposal </w:t>
      </w:r>
      <w:r w:rsidR="00D02105">
        <w:rPr>
          <w:b/>
          <w:lang w:val="en-US"/>
        </w:rPr>
        <w:t>5</w:t>
      </w:r>
      <w:r w:rsidRPr="00C46B73">
        <w:rPr>
          <w:b/>
          <w:lang w:val="en-US"/>
        </w:rPr>
        <w:t xml:space="preserve">: The gNB should have </w:t>
      </w:r>
      <w:r w:rsidR="00936903">
        <w:rPr>
          <w:b/>
          <w:lang w:val="en-US"/>
        </w:rPr>
        <w:t xml:space="preserve">the </w:t>
      </w:r>
      <w:r w:rsidRPr="00C46B73">
        <w:rPr>
          <w:b/>
          <w:lang w:val="en-US"/>
        </w:rPr>
        <w:t>possibility to control which events are allowed to trigger 2-step RACH procedure</w:t>
      </w:r>
      <w:r w:rsidR="00FB1ADB">
        <w:rPr>
          <w:b/>
          <w:lang w:val="en-US"/>
        </w:rPr>
        <w:t>.</w:t>
      </w:r>
    </w:p>
    <w:bookmarkEnd w:id="0"/>
    <w:p w14:paraId="5FF0E443" w14:textId="50A2871D" w:rsidR="00CD4C7B" w:rsidRPr="006E13D1" w:rsidRDefault="00CD4C7B" w:rsidP="00CD4C7B">
      <w:pPr>
        <w:pStyle w:val="Heading1"/>
      </w:pPr>
      <w:r w:rsidRPr="006E13D1">
        <w:t>3</w:t>
      </w:r>
      <w:r w:rsidRPr="006E13D1">
        <w:tab/>
      </w:r>
      <w:r w:rsidR="00C46B73">
        <w:t>Conclusions</w:t>
      </w:r>
    </w:p>
    <w:p w14:paraId="217AABBC" w14:textId="3E74A930" w:rsidR="00C46B73" w:rsidRDefault="00C46B73" w:rsidP="00CD4C7B">
      <w:r>
        <w:t>To summarize, our observations and proposals are as follows:</w:t>
      </w:r>
    </w:p>
    <w:p w14:paraId="2C6D84D2" w14:textId="77777777" w:rsidR="00FB1ADB" w:rsidRPr="007943C1" w:rsidRDefault="00FB1ADB" w:rsidP="00FB1ADB">
      <w:pPr>
        <w:rPr>
          <w:b/>
        </w:rPr>
      </w:pPr>
      <w:r w:rsidRPr="007943C1">
        <w:rPr>
          <w:b/>
        </w:rPr>
        <w:t xml:space="preserve">Observation 1: The overhead of transmitting Msg1+Msg3 </w:t>
      </w:r>
      <w:r>
        <w:rPr>
          <w:b/>
        </w:rPr>
        <w:t xml:space="preserve">for 2-step CBRA </w:t>
      </w:r>
      <w:r w:rsidRPr="007943C1">
        <w:rPr>
          <w:b/>
        </w:rPr>
        <w:t>will be substantially larger than what is needed for Msg1</w:t>
      </w:r>
      <w:r>
        <w:rPr>
          <w:b/>
        </w:rPr>
        <w:t xml:space="preserve"> for 4-step CBRA.</w:t>
      </w:r>
    </w:p>
    <w:p w14:paraId="43A07600" w14:textId="77777777" w:rsidR="00FB1ADB" w:rsidRPr="00456DF0" w:rsidRDefault="00FB1ADB" w:rsidP="00FB1ADB">
      <w:pPr>
        <w:rPr>
          <w:b/>
          <w:lang w:val="en-US"/>
        </w:rPr>
      </w:pPr>
      <w:r w:rsidRPr="00456DF0">
        <w:rPr>
          <w:b/>
          <w:lang w:val="en-US"/>
        </w:rPr>
        <w:t xml:space="preserve">Proposal 1: The 2-step </w:t>
      </w:r>
      <w:r>
        <w:rPr>
          <w:b/>
          <w:lang w:val="en-US"/>
        </w:rPr>
        <w:t>CBRA</w:t>
      </w:r>
      <w:r w:rsidRPr="00456DF0">
        <w:rPr>
          <w:b/>
          <w:lang w:val="en-US"/>
        </w:rPr>
        <w:t xml:space="preserve"> procedure should be an optional feature for the gNB</w:t>
      </w:r>
      <w:r>
        <w:rPr>
          <w:b/>
          <w:lang w:val="en-US"/>
        </w:rPr>
        <w:t>.</w:t>
      </w:r>
    </w:p>
    <w:p w14:paraId="722864BB" w14:textId="77777777" w:rsidR="00FB1ADB" w:rsidRPr="00456DF0" w:rsidRDefault="00FB1ADB" w:rsidP="00FB1ADB">
      <w:pPr>
        <w:rPr>
          <w:b/>
          <w:lang w:val="en-US"/>
        </w:rPr>
      </w:pPr>
      <w:r w:rsidRPr="00456DF0">
        <w:rPr>
          <w:b/>
          <w:lang w:val="en-US"/>
        </w:rPr>
        <w:t xml:space="preserve">Proposal 2: The collision rate for 2-step </w:t>
      </w:r>
      <w:r>
        <w:rPr>
          <w:b/>
          <w:lang w:val="en-US"/>
        </w:rPr>
        <w:t>CBRA</w:t>
      </w:r>
      <w:r w:rsidRPr="00456DF0">
        <w:rPr>
          <w:b/>
          <w:lang w:val="en-US"/>
        </w:rPr>
        <w:t xml:space="preserve"> procedure need</w:t>
      </w:r>
      <w:r>
        <w:rPr>
          <w:b/>
          <w:lang w:val="en-US"/>
        </w:rPr>
        <w:t>s</w:t>
      </w:r>
      <w:r w:rsidRPr="00456DF0">
        <w:rPr>
          <w:b/>
          <w:lang w:val="en-US"/>
        </w:rPr>
        <w:t xml:space="preserve"> to be under gNB control</w:t>
      </w:r>
      <w:r>
        <w:rPr>
          <w:b/>
          <w:lang w:val="en-US"/>
        </w:rPr>
        <w:t>.</w:t>
      </w:r>
    </w:p>
    <w:p w14:paraId="1AE9F632" w14:textId="77777777" w:rsidR="00FB1ADB" w:rsidRPr="00C46B73" w:rsidRDefault="00FB1ADB" w:rsidP="00FB1ADB">
      <w:pPr>
        <w:rPr>
          <w:b/>
          <w:lang w:val="en-US"/>
        </w:rPr>
      </w:pPr>
      <w:r w:rsidRPr="00C46B73">
        <w:rPr>
          <w:b/>
          <w:lang w:val="en-US"/>
        </w:rPr>
        <w:t xml:space="preserve">Proposal 3: Limit the set of triggers that can use 2-step CBRA to only cover situations where the UE is known by the </w:t>
      </w:r>
      <w:r>
        <w:rPr>
          <w:b/>
          <w:lang w:val="en-US"/>
        </w:rPr>
        <w:t>network</w:t>
      </w:r>
      <w:r w:rsidRPr="00C46B73">
        <w:rPr>
          <w:b/>
          <w:lang w:val="en-US"/>
        </w:rPr>
        <w:t>.</w:t>
      </w:r>
    </w:p>
    <w:p w14:paraId="1C9694F6" w14:textId="64FAC6E0" w:rsidR="00FB1ADB" w:rsidRDefault="00FB1ADB" w:rsidP="00FB1ADB">
      <w:pPr>
        <w:rPr>
          <w:b/>
          <w:lang w:val="en-US"/>
        </w:rPr>
      </w:pPr>
      <w:r w:rsidRPr="00A82F28">
        <w:rPr>
          <w:b/>
          <w:lang w:val="en-US"/>
        </w:rPr>
        <w:t xml:space="preserve">Proposal </w:t>
      </w:r>
      <w:r>
        <w:rPr>
          <w:b/>
          <w:lang w:val="en-US"/>
        </w:rPr>
        <w:t>4</w:t>
      </w:r>
      <w:r w:rsidRPr="00A82F28">
        <w:rPr>
          <w:b/>
          <w:lang w:val="en-US"/>
        </w:rPr>
        <w:t>: A UE should only be allowed to use 2-step CBRA when it has been configured for this operation.</w:t>
      </w:r>
    </w:p>
    <w:p w14:paraId="08264ACA" w14:textId="77777777" w:rsidR="00FB1ADB" w:rsidRPr="00C46B73" w:rsidRDefault="00FB1ADB" w:rsidP="00FB1ADB">
      <w:pPr>
        <w:rPr>
          <w:b/>
          <w:lang w:val="en-US"/>
        </w:rPr>
      </w:pPr>
      <w:r w:rsidRPr="00C46B73">
        <w:rPr>
          <w:b/>
          <w:lang w:val="en-US"/>
        </w:rPr>
        <w:t xml:space="preserve">Proposal </w:t>
      </w:r>
      <w:r>
        <w:rPr>
          <w:b/>
          <w:lang w:val="en-US"/>
        </w:rPr>
        <w:t>5</w:t>
      </w:r>
      <w:r w:rsidRPr="00C46B73">
        <w:rPr>
          <w:b/>
          <w:lang w:val="en-US"/>
        </w:rPr>
        <w:t xml:space="preserve">: The gNB should have </w:t>
      </w:r>
      <w:r>
        <w:rPr>
          <w:b/>
          <w:lang w:val="en-US"/>
        </w:rPr>
        <w:t xml:space="preserve">the </w:t>
      </w:r>
      <w:r w:rsidRPr="00C46B73">
        <w:rPr>
          <w:b/>
          <w:lang w:val="en-US"/>
        </w:rPr>
        <w:t>possibility to control which events are allowed to trigger 2-step RACH procedure</w:t>
      </w:r>
      <w:r>
        <w:rPr>
          <w:b/>
          <w:lang w:val="en-US"/>
        </w:rPr>
        <w:t>.</w:t>
      </w:r>
    </w:p>
    <w:p w14:paraId="0FDCFAC2" w14:textId="77777777" w:rsidR="00CD4C7B" w:rsidRPr="006E13D1" w:rsidRDefault="00CD4C7B" w:rsidP="00CD4C7B">
      <w:pPr>
        <w:pStyle w:val="Heading1"/>
      </w:pPr>
      <w:r w:rsidRPr="006E13D1">
        <w:lastRenderedPageBreak/>
        <w:t>References</w:t>
      </w:r>
    </w:p>
    <w:p w14:paraId="2B8C910F" w14:textId="0734B6EE" w:rsidR="00CD4C7B" w:rsidRPr="006E13D1" w:rsidRDefault="009E063C" w:rsidP="00594C00">
      <w:pPr>
        <w:numPr>
          <w:ilvl w:val="0"/>
          <w:numId w:val="4"/>
        </w:numPr>
        <w:overflowPunct w:val="0"/>
        <w:autoSpaceDE w:val="0"/>
        <w:autoSpaceDN w:val="0"/>
        <w:adjustRightInd w:val="0"/>
        <w:textAlignment w:val="baseline"/>
      </w:pPr>
      <w:bookmarkStart w:id="2" w:name="_Ref525712910"/>
      <w:bookmarkStart w:id="3" w:name="_Ref75086397"/>
      <w:r>
        <w:t>R2-1813xxx</w:t>
      </w:r>
      <w:r w:rsidR="00594C00">
        <w:t>, “</w:t>
      </w:r>
      <w:r w:rsidR="00594C00" w:rsidRPr="00594C00">
        <w:t>Draft Report of 3GPP TSG RAN WG2 meeting #103</w:t>
      </w:r>
      <w:r w:rsidR="00594C00">
        <w:t>”, ETSI MCC</w:t>
      </w:r>
      <w:bookmarkEnd w:id="2"/>
    </w:p>
    <w:p w14:paraId="784ED79C" w14:textId="2C50A91F" w:rsidR="00E32408" w:rsidRPr="006E13D1" w:rsidRDefault="00E32408" w:rsidP="001556A7">
      <w:pPr>
        <w:numPr>
          <w:ilvl w:val="0"/>
          <w:numId w:val="4"/>
        </w:numPr>
        <w:overflowPunct w:val="0"/>
        <w:autoSpaceDE w:val="0"/>
        <w:autoSpaceDN w:val="0"/>
        <w:adjustRightInd w:val="0"/>
        <w:textAlignment w:val="baseline"/>
      </w:pPr>
      <w:r w:rsidRPr="00E32408">
        <w:tab/>
      </w:r>
      <w:bookmarkStart w:id="4" w:name="_Ref525712923"/>
      <w:r w:rsidRPr="00E32408">
        <w:t>3GPP TS 38.300 v15.2.0</w:t>
      </w:r>
      <w:bookmarkEnd w:id="3"/>
      <w:bookmarkEnd w:id="4"/>
    </w:p>
    <w:sectPr w:rsidR="00E32408"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A0B2F" w14:textId="77777777" w:rsidR="00EC6559" w:rsidRDefault="00EC6559">
      <w:r>
        <w:separator/>
      </w:r>
    </w:p>
  </w:endnote>
  <w:endnote w:type="continuationSeparator" w:id="0">
    <w:p w14:paraId="235BF325" w14:textId="77777777" w:rsidR="00EC6559" w:rsidRDefault="00EC6559">
      <w:r>
        <w:continuationSeparator/>
      </w:r>
    </w:p>
  </w:endnote>
  <w:endnote w:type="continuationNotice" w:id="1">
    <w:p w14:paraId="187ADB99" w14:textId="77777777" w:rsidR="00EC6559" w:rsidRDefault="00EC6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0907DF" w:rsidRDefault="00090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0907DF" w:rsidRDefault="000907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0907DF" w:rsidRDefault="00090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AAF73" w14:textId="77777777" w:rsidR="00EC6559" w:rsidRDefault="00EC6559">
      <w:r>
        <w:separator/>
      </w:r>
    </w:p>
  </w:footnote>
  <w:footnote w:type="continuationSeparator" w:id="0">
    <w:p w14:paraId="6414F0D3" w14:textId="77777777" w:rsidR="00EC6559" w:rsidRDefault="00EC6559">
      <w:r>
        <w:continuationSeparator/>
      </w:r>
    </w:p>
  </w:footnote>
  <w:footnote w:type="continuationNotice" w:id="1">
    <w:p w14:paraId="30A8D990" w14:textId="77777777" w:rsidR="00EC6559" w:rsidRDefault="00EC65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0907DF" w:rsidRDefault="000907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0907DF" w:rsidRDefault="00090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0907DF" w:rsidRDefault="00090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907DF"/>
    <w:rsid w:val="000911C5"/>
    <w:rsid w:val="000970E9"/>
    <w:rsid w:val="000A40DD"/>
    <w:rsid w:val="000B7BCF"/>
    <w:rsid w:val="000C522B"/>
    <w:rsid w:val="000D58AB"/>
    <w:rsid w:val="00112F1A"/>
    <w:rsid w:val="00145075"/>
    <w:rsid w:val="001556A7"/>
    <w:rsid w:val="001741A0"/>
    <w:rsid w:val="00175FA0"/>
    <w:rsid w:val="00194CD0"/>
    <w:rsid w:val="001B49C9"/>
    <w:rsid w:val="001C0D7E"/>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2ABF"/>
    <w:rsid w:val="003A41EF"/>
    <w:rsid w:val="003B40AD"/>
    <w:rsid w:val="003C4E37"/>
    <w:rsid w:val="003E16BE"/>
    <w:rsid w:val="003F4E28"/>
    <w:rsid w:val="004006E8"/>
    <w:rsid w:val="00401855"/>
    <w:rsid w:val="00456DF0"/>
    <w:rsid w:val="00477455"/>
    <w:rsid w:val="004A1F7B"/>
    <w:rsid w:val="004C44D2"/>
    <w:rsid w:val="004D3578"/>
    <w:rsid w:val="004D380D"/>
    <w:rsid w:val="004E213A"/>
    <w:rsid w:val="00503171"/>
    <w:rsid w:val="00506C28"/>
    <w:rsid w:val="0051536A"/>
    <w:rsid w:val="00534DA0"/>
    <w:rsid w:val="00543E6C"/>
    <w:rsid w:val="00565087"/>
    <w:rsid w:val="0056573F"/>
    <w:rsid w:val="00594C00"/>
    <w:rsid w:val="005F7F9E"/>
    <w:rsid w:val="00611566"/>
    <w:rsid w:val="00646D99"/>
    <w:rsid w:val="00656910"/>
    <w:rsid w:val="006C66D8"/>
    <w:rsid w:val="006D1E24"/>
    <w:rsid w:val="006E1417"/>
    <w:rsid w:val="006F6A2C"/>
    <w:rsid w:val="00710201"/>
    <w:rsid w:val="007342B5"/>
    <w:rsid w:val="00734A5B"/>
    <w:rsid w:val="00742B23"/>
    <w:rsid w:val="00744E76"/>
    <w:rsid w:val="00757D40"/>
    <w:rsid w:val="00781F0F"/>
    <w:rsid w:val="0078727C"/>
    <w:rsid w:val="0079049D"/>
    <w:rsid w:val="00793DC5"/>
    <w:rsid w:val="007943C1"/>
    <w:rsid w:val="007B18D8"/>
    <w:rsid w:val="007C095F"/>
    <w:rsid w:val="007C2DD0"/>
    <w:rsid w:val="008028A4"/>
    <w:rsid w:val="00813245"/>
    <w:rsid w:val="00841EDB"/>
    <w:rsid w:val="008768CA"/>
    <w:rsid w:val="00877EF9"/>
    <w:rsid w:val="00880559"/>
    <w:rsid w:val="008B5306"/>
    <w:rsid w:val="008D2E4D"/>
    <w:rsid w:val="008F396F"/>
    <w:rsid w:val="0090271F"/>
    <w:rsid w:val="00902DB9"/>
    <w:rsid w:val="0090466A"/>
    <w:rsid w:val="009337DF"/>
    <w:rsid w:val="00936071"/>
    <w:rsid w:val="00936903"/>
    <w:rsid w:val="00940212"/>
    <w:rsid w:val="00942EC2"/>
    <w:rsid w:val="00961B32"/>
    <w:rsid w:val="00970DB3"/>
    <w:rsid w:val="00974BB0"/>
    <w:rsid w:val="009A0AF3"/>
    <w:rsid w:val="009B07CD"/>
    <w:rsid w:val="009C19E9"/>
    <w:rsid w:val="009D74A6"/>
    <w:rsid w:val="009E063C"/>
    <w:rsid w:val="009E5C9F"/>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46B73"/>
    <w:rsid w:val="00C83A13"/>
    <w:rsid w:val="00C9068C"/>
    <w:rsid w:val="00C92967"/>
    <w:rsid w:val="00CA3D0C"/>
    <w:rsid w:val="00CA654B"/>
    <w:rsid w:val="00CD4C7B"/>
    <w:rsid w:val="00D02105"/>
    <w:rsid w:val="00D33BE3"/>
    <w:rsid w:val="00D3792D"/>
    <w:rsid w:val="00D55E47"/>
    <w:rsid w:val="00D62E19"/>
    <w:rsid w:val="00D67CD1"/>
    <w:rsid w:val="00D738D6"/>
    <w:rsid w:val="00D80795"/>
    <w:rsid w:val="00D854BE"/>
    <w:rsid w:val="00D87E00"/>
    <w:rsid w:val="00D9134D"/>
    <w:rsid w:val="00D92318"/>
    <w:rsid w:val="00D93F67"/>
    <w:rsid w:val="00D96D11"/>
    <w:rsid w:val="00DA7A03"/>
    <w:rsid w:val="00DB0DB8"/>
    <w:rsid w:val="00DB1818"/>
    <w:rsid w:val="00DC309B"/>
    <w:rsid w:val="00DC4DA2"/>
    <w:rsid w:val="00E32408"/>
    <w:rsid w:val="00E471CF"/>
    <w:rsid w:val="00E62835"/>
    <w:rsid w:val="00E77645"/>
    <w:rsid w:val="00E83697"/>
    <w:rsid w:val="00EC4A25"/>
    <w:rsid w:val="00EC6559"/>
    <w:rsid w:val="00F025A2"/>
    <w:rsid w:val="00F07388"/>
    <w:rsid w:val="00F2026E"/>
    <w:rsid w:val="00F2210A"/>
    <w:rsid w:val="00F37743"/>
    <w:rsid w:val="00F52312"/>
    <w:rsid w:val="00F54A3D"/>
    <w:rsid w:val="00F54CB0"/>
    <w:rsid w:val="00F653B8"/>
    <w:rsid w:val="00F71B89"/>
    <w:rsid w:val="00F7353C"/>
    <w:rsid w:val="00F76F8F"/>
    <w:rsid w:val="00F941DF"/>
    <w:rsid w:val="00FA1266"/>
    <w:rsid w:val="00FB1ADB"/>
    <w:rsid w:val="00FB36FA"/>
    <w:rsid w:val="00FB3F53"/>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qFormat/>
    <w:rsid w:val="00594C00"/>
    <w:pPr>
      <w:numPr>
        <w:numId w:val="5"/>
      </w:numPr>
      <w:overflowPunct w:val="0"/>
      <w:autoSpaceDE w:val="0"/>
      <w:autoSpaceDN w:val="0"/>
      <w:adjustRightInd w:val="0"/>
      <w:spacing w:before="60"/>
      <w:textAlignment w:val="baseline"/>
    </w:pPr>
    <w:rPr>
      <w:rFonts w:ascii="Arial" w:hAnsi="Arial"/>
      <w:b/>
      <w:lang w:eastAsia="ja-JP"/>
    </w:rPr>
  </w:style>
  <w:style w:type="character" w:styleId="CommentReference">
    <w:name w:val="annotation reference"/>
    <w:basedOn w:val="DefaultParagraphFont"/>
    <w:rsid w:val="000970E9"/>
    <w:rPr>
      <w:sz w:val="16"/>
      <w:szCs w:val="16"/>
    </w:rPr>
  </w:style>
  <w:style w:type="paragraph" w:styleId="CommentText">
    <w:name w:val="annotation text"/>
    <w:basedOn w:val="Normal"/>
    <w:link w:val="CommentTextChar"/>
    <w:rsid w:val="000970E9"/>
  </w:style>
  <w:style w:type="character" w:customStyle="1" w:styleId="CommentTextChar">
    <w:name w:val="Comment Text Char"/>
    <w:basedOn w:val="DefaultParagraphFont"/>
    <w:link w:val="CommentText"/>
    <w:rsid w:val="000970E9"/>
    <w:rPr>
      <w:lang w:eastAsia="en-US"/>
    </w:rPr>
  </w:style>
  <w:style w:type="paragraph" w:styleId="CommentSubject">
    <w:name w:val="annotation subject"/>
    <w:basedOn w:val="CommentText"/>
    <w:next w:val="CommentText"/>
    <w:link w:val="CommentSubjectChar"/>
    <w:rsid w:val="000970E9"/>
    <w:rPr>
      <w:b/>
      <w:bCs/>
    </w:rPr>
  </w:style>
  <w:style w:type="character" w:customStyle="1" w:styleId="CommentSubjectChar">
    <w:name w:val="Comment Subject Char"/>
    <w:basedOn w:val="CommentTextChar"/>
    <w:link w:val="CommentSubject"/>
    <w:rsid w:val="000970E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010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5AIRPNAIUNRU-859666464-3896</_dlc_DocId>
    <_dlc_DocIdUrl xmlns="71c5aaf6-e6ce-465b-b873-5148d2a4c105">
      <Url>https://nokia.sharepoint.com/sites/c5g/e2earch/_layouts/15/DocIdRedir.aspx?ID=5AIRPNAIUNRU-859666464-3896</Url>
      <Description>5AIRPNAIUNRU-859666464-3896</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222</TotalTime>
  <Pages>1</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Frederiksen, Frank (Nokia - DK/Aalborg)</dc:creator>
  <cp:lastModifiedBy>Nokia(GWO)2</cp:lastModifiedBy>
  <cp:revision>13</cp:revision>
  <dcterms:created xsi:type="dcterms:W3CDTF">2018-09-14T11:37:00Z</dcterms:created>
  <dcterms:modified xsi:type="dcterms:W3CDTF">2018-09-27T13:13:00Z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bbb7b960-d3e6-4214-a419-bddf2876d285</vt:lpwstr>
  </property>
</Properties>
</file>